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1843" w14:textId="77777777" w:rsidR="00F15E02" w:rsidRDefault="00F15E02" w:rsidP="00F15E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BURDON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319AAA3" w14:textId="77777777" w:rsidR="00F15E02" w:rsidRDefault="00F15E02" w:rsidP="00F15E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Within Ward, London.</w:t>
      </w:r>
    </w:p>
    <w:p w14:paraId="3AB4296C" w14:textId="77777777" w:rsidR="00F15E02" w:rsidRDefault="00F15E02" w:rsidP="00F15E02">
      <w:pPr>
        <w:pStyle w:val="NoSpacing"/>
        <w:rPr>
          <w:rFonts w:eastAsia="Times New Roman" w:cs="Times New Roman"/>
          <w:szCs w:val="24"/>
        </w:rPr>
      </w:pPr>
    </w:p>
    <w:p w14:paraId="2CA5F7F7" w14:textId="77777777" w:rsidR="00F15E02" w:rsidRDefault="00F15E02" w:rsidP="00F15E02">
      <w:pPr>
        <w:pStyle w:val="NoSpacing"/>
        <w:rPr>
          <w:rFonts w:eastAsia="Times New Roman" w:cs="Times New Roman"/>
          <w:szCs w:val="24"/>
        </w:rPr>
      </w:pPr>
    </w:p>
    <w:p w14:paraId="76268F80" w14:textId="77777777" w:rsidR="00F15E02" w:rsidRDefault="00F15E02" w:rsidP="00F15E0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as one of the Scavengers.</w:t>
      </w:r>
    </w:p>
    <w:p w14:paraId="405C1A5C" w14:textId="77777777" w:rsidR="00F15E02" w:rsidRDefault="00F15E02" w:rsidP="00F15E02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86C14D0" w14:textId="77777777" w:rsidR="00F15E02" w:rsidRDefault="00F15E02" w:rsidP="00F15E0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55673DC9" w14:textId="77777777" w:rsidR="00F15E02" w:rsidRDefault="00F15E02" w:rsidP="00F15E02">
      <w:pPr>
        <w:pStyle w:val="NoSpacing"/>
        <w:rPr>
          <w:rFonts w:eastAsia="Times New Roman" w:cs="Times New Roman"/>
          <w:szCs w:val="24"/>
        </w:rPr>
      </w:pPr>
    </w:p>
    <w:p w14:paraId="74BA3A22" w14:textId="77777777" w:rsidR="00F15E02" w:rsidRDefault="00F15E02" w:rsidP="00F15E02">
      <w:pPr>
        <w:pStyle w:val="NoSpacing"/>
        <w:rPr>
          <w:rFonts w:eastAsia="Times New Roman" w:cs="Times New Roman"/>
          <w:szCs w:val="24"/>
        </w:rPr>
      </w:pPr>
    </w:p>
    <w:p w14:paraId="143612EF" w14:textId="1C3056CB" w:rsidR="00F15E02" w:rsidRPr="00F15E02" w:rsidRDefault="00F15E02" w:rsidP="00F15E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December 2</w:t>
      </w:r>
    </w:p>
    <w:p w14:paraId="57623E3C" w14:textId="17673D53" w:rsidR="00F15E02" w:rsidRPr="00F15E02" w:rsidRDefault="00F15E02" w:rsidP="00F15E02">
      <w:pPr>
        <w:pStyle w:val="NoSpacing"/>
        <w:rPr>
          <w:rFonts w:eastAsia="Times New Roman" w:cs="Times New Roman"/>
          <w:szCs w:val="24"/>
          <w:u w:val="single"/>
        </w:rPr>
      </w:pPr>
    </w:p>
    <w:p w14:paraId="1AE2629D" w14:textId="331EA491" w:rsidR="00F15E02" w:rsidRPr="00F15E02" w:rsidRDefault="00F15E02" w:rsidP="00F15E02">
      <w:pPr>
        <w:pStyle w:val="NoSpacing"/>
        <w:rPr>
          <w:rFonts w:eastAsia="Times New Roman" w:cs="Times New Roman"/>
          <w:szCs w:val="24"/>
        </w:rPr>
      </w:pPr>
    </w:p>
    <w:p w14:paraId="3A7F4E2C" w14:textId="6B398E32" w:rsidR="00F15E02" w:rsidRPr="00F15E02" w:rsidRDefault="00F15E02" w:rsidP="002C7B15">
      <w:pPr>
        <w:pStyle w:val="NoSpacing"/>
        <w:rPr>
          <w:rFonts w:eastAsia="Times New Roman" w:cs="Times New Roman"/>
          <w:szCs w:val="24"/>
        </w:rPr>
      </w:pPr>
    </w:p>
    <w:p w14:paraId="273A6995" w14:textId="1507FFE2" w:rsidR="002C7B15" w:rsidRPr="002C7B15" w:rsidRDefault="002C7B15" w:rsidP="002C7B15">
      <w:pPr>
        <w:pStyle w:val="NoSpacing"/>
        <w:rPr>
          <w:rFonts w:eastAsia="Times New Roman" w:cs="Times New Roman"/>
          <w:szCs w:val="24"/>
        </w:rPr>
      </w:pPr>
    </w:p>
    <w:p w14:paraId="6B68D116" w14:textId="730FD069" w:rsidR="002C7B15" w:rsidRPr="002C7B15" w:rsidRDefault="002C7B15" w:rsidP="002C7B15">
      <w:pPr>
        <w:pStyle w:val="NoSpacing"/>
        <w:rPr>
          <w:rFonts w:eastAsia="Times New Roman" w:cs="Times New Roman"/>
          <w:szCs w:val="24"/>
        </w:rPr>
      </w:pPr>
    </w:p>
    <w:p w14:paraId="34187D17" w14:textId="499A85D9" w:rsidR="002C7B15" w:rsidRPr="002C7B15" w:rsidRDefault="002C7B15" w:rsidP="002C7B15">
      <w:pPr>
        <w:pStyle w:val="NoSpacing"/>
        <w:rPr>
          <w:rFonts w:eastAsia="Times New Roman" w:cs="Times New Roman"/>
          <w:szCs w:val="24"/>
        </w:rPr>
      </w:pPr>
    </w:p>
    <w:p w14:paraId="17925E97" w14:textId="17596779" w:rsidR="00961770" w:rsidRPr="002C7B15" w:rsidRDefault="00961770" w:rsidP="00EB7CDA">
      <w:pPr>
        <w:pStyle w:val="NoSpacing"/>
        <w:rPr>
          <w:rFonts w:eastAsia="Times New Roman" w:cs="Times New Roman"/>
          <w:szCs w:val="24"/>
        </w:rPr>
      </w:pPr>
    </w:p>
    <w:sectPr w:rsidR="00961770" w:rsidRPr="002C7B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6B8A4" w14:textId="77777777" w:rsidR="00EB7CDA" w:rsidRDefault="00EB7CDA" w:rsidP="009139A6">
      <w:r>
        <w:separator/>
      </w:r>
    </w:p>
  </w:endnote>
  <w:endnote w:type="continuationSeparator" w:id="0">
    <w:p w14:paraId="2AE2E00D" w14:textId="77777777" w:rsidR="00EB7CDA" w:rsidRDefault="00EB7C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0F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50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0D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7EA9" w14:textId="77777777" w:rsidR="00EB7CDA" w:rsidRDefault="00EB7CDA" w:rsidP="009139A6">
      <w:r>
        <w:separator/>
      </w:r>
    </w:p>
  </w:footnote>
  <w:footnote w:type="continuationSeparator" w:id="0">
    <w:p w14:paraId="21CBACB7" w14:textId="77777777" w:rsidR="00EB7CDA" w:rsidRDefault="00EB7C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FC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B1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66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DA"/>
    <w:rsid w:val="000666E0"/>
    <w:rsid w:val="000A197A"/>
    <w:rsid w:val="002443AD"/>
    <w:rsid w:val="002510B7"/>
    <w:rsid w:val="002C7B15"/>
    <w:rsid w:val="005C130B"/>
    <w:rsid w:val="007629EE"/>
    <w:rsid w:val="00826F5C"/>
    <w:rsid w:val="009139A6"/>
    <w:rsid w:val="009448BB"/>
    <w:rsid w:val="00947624"/>
    <w:rsid w:val="00961770"/>
    <w:rsid w:val="009C1A02"/>
    <w:rsid w:val="00A3176C"/>
    <w:rsid w:val="00AA112F"/>
    <w:rsid w:val="00AE65F8"/>
    <w:rsid w:val="00BA00AB"/>
    <w:rsid w:val="00C961B5"/>
    <w:rsid w:val="00CB4ED9"/>
    <w:rsid w:val="00CD59E8"/>
    <w:rsid w:val="00D20A45"/>
    <w:rsid w:val="00D97339"/>
    <w:rsid w:val="00EB3209"/>
    <w:rsid w:val="00EB7CDA"/>
    <w:rsid w:val="00F15E0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1DDFE"/>
  <w15:chartTrackingRefBased/>
  <w15:docId w15:val="{DFBD8146-458F-4E0C-8ADC-1044C87BF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2023-12-24T16:26:00Z</dcterms:created>
  <dcterms:modified xsi:type="dcterms:W3CDTF">2023-12-24T20:21:00Z</dcterms:modified>
</cp:coreProperties>
</file>